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AA" w:rsidRDefault="007B36AA" w:rsidP="0019574B">
      <w:pPr>
        <w:pStyle w:val="ConsPlusNormal"/>
        <w:ind w:left="486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A5A0C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3</w:t>
      </w:r>
    </w:p>
    <w:p w:rsidR="007B36AA" w:rsidRPr="004120A7" w:rsidRDefault="007B36AA" w:rsidP="0019574B">
      <w:pPr>
        <w:pStyle w:val="ConsPlusNormal"/>
        <w:ind w:left="4860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B36AA" w:rsidRPr="001A5A0C" w:rsidRDefault="007B36AA" w:rsidP="0019574B">
      <w:pPr>
        <w:pStyle w:val="ConsPlusNormal"/>
        <w:ind w:left="4860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  <w:bookmarkStart w:id="0" w:name="_GoBack"/>
      <w:bookmarkEnd w:id="0"/>
    </w:p>
    <w:p w:rsidR="007B36AA" w:rsidRDefault="007B36AA" w:rsidP="0019574B">
      <w:pPr>
        <w:pStyle w:val="ConsPlusNormal"/>
        <w:ind w:left="4860" w:firstLine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</w:t>
      </w:r>
      <w:r w:rsidRPr="002F301F">
        <w:rPr>
          <w:rFonts w:ascii="Times New Roman" w:hAnsi="Times New Roman"/>
          <w:sz w:val="28"/>
          <w:szCs w:val="28"/>
        </w:rPr>
        <w:t xml:space="preserve"> сельского</w:t>
      </w:r>
    </w:p>
    <w:p w:rsidR="007B36AA" w:rsidRDefault="007B36AA" w:rsidP="0019574B">
      <w:pPr>
        <w:widowControl w:val="0"/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r w:rsidRPr="00352B35">
        <w:rPr>
          <w:sz w:val="28"/>
          <w:szCs w:val="28"/>
        </w:rPr>
        <w:t>озяйства</w:t>
      </w:r>
      <w:r>
        <w:rPr>
          <w:sz w:val="28"/>
          <w:szCs w:val="28"/>
        </w:rPr>
        <w:t xml:space="preserve"> </w:t>
      </w:r>
      <w:r w:rsidRPr="00352B35">
        <w:rPr>
          <w:sz w:val="28"/>
          <w:szCs w:val="28"/>
        </w:rPr>
        <w:t>и перерабатывающей</w:t>
      </w:r>
    </w:p>
    <w:p w:rsidR="007B36AA" w:rsidRPr="001A5A0C" w:rsidRDefault="007B36AA" w:rsidP="0019574B">
      <w:pPr>
        <w:pStyle w:val="ConsPlusNormal"/>
        <w:ind w:left="4860" w:firstLine="0"/>
        <w:jc w:val="center"/>
        <w:rPr>
          <w:rFonts w:ascii="Times New Roman" w:hAnsi="Times New Roman"/>
          <w:sz w:val="28"/>
          <w:szCs w:val="28"/>
        </w:rPr>
      </w:pPr>
      <w:r w:rsidRPr="002F301F">
        <w:rPr>
          <w:rFonts w:ascii="Times New Roman" w:hAnsi="Times New Roman"/>
          <w:sz w:val="28"/>
          <w:szCs w:val="28"/>
        </w:rPr>
        <w:t>промышленности Краснодарского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5A0C">
        <w:rPr>
          <w:rFonts w:ascii="Times New Roman" w:hAnsi="Times New Roman"/>
          <w:sz w:val="28"/>
          <w:szCs w:val="28"/>
        </w:rPr>
        <w:t xml:space="preserve">края </w:t>
      </w:r>
    </w:p>
    <w:p w:rsidR="007B36AA" w:rsidRPr="001A5A0C" w:rsidRDefault="007B36AA" w:rsidP="0019574B">
      <w:pPr>
        <w:pStyle w:val="ConsPlusNormal"/>
        <w:ind w:left="486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1A5A0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21.05.2013 № 96 </w:t>
      </w:r>
    </w:p>
    <w:p w:rsidR="007B36AA" w:rsidRDefault="007B36AA" w:rsidP="0019574B"/>
    <w:p w:rsidR="007B36AA" w:rsidRDefault="007B36AA" w:rsidP="0019574B"/>
    <w:p w:rsidR="007B36AA" w:rsidRDefault="007B36AA" w:rsidP="001957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36AA" w:rsidRPr="00407088" w:rsidRDefault="007B36AA" w:rsidP="001957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36AA" w:rsidRPr="0084263D" w:rsidRDefault="007B36AA" w:rsidP="0019574B">
      <w:pPr>
        <w:pStyle w:val="ConsPlusTitle"/>
        <w:jc w:val="center"/>
        <w:rPr>
          <w:b w:val="0"/>
          <w:sz w:val="28"/>
          <w:szCs w:val="28"/>
        </w:rPr>
      </w:pPr>
      <w:bookmarkStart w:id="1" w:name="Par148"/>
      <w:bookmarkEnd w:id="1"/>
      <w:r>
        <w:rPr>
          <w:b w:val="0"/>
          <w:sz w:val="28"/>
          <w:szCs w:val="28"/>
        </w:rPr>
        <w:t>СПРАВКА – РАСЧЕТ</w:t>
      </w:r>
    </w:p>
    <w:p w:rsidR="007B36AA" w:rsidRDefault="007B36AA" w:rsidP="0019574B">
      <w:pPr>
        <w:pStyle w:val="ConsPlusTitle"/>
        <w:jc w:val="center"/>
        <w:rPr>
          <w:b w:val="0"/>
          <w:bCs w:val="0"/>
          <w:sz w:val="28"/>
          <w:szCs w:val="28"/>
        </w:rPr>
      </w:pPr>
      <w:r w:rsidRPr="00343A87">
        <w:rPr>
          <w:b w:val="0"/>
          <w:bCs w:val="0"/>
          <w:sz w:val="28"/>
          <w:szCs w:val="28"/>
        </w:rPr>
        <w:t xml:space="preserve">на предоставление субсидии на возмещение части затрат </w:t>
      </w:r>
      <w:r>
        <w:rPr>
          <w:b w:val="0"/>
          <w:bCs w:val="0"/>
          <w:sz w:val="28"/>
          <w:szCs w:val="28"/>
        </w:rPr>
        <w:t>на</w:t>
      </w:r>
    </w:p>
    <w:p w:rsidR="007B36AA" w:rsidRDefault="007B36AA" w:rsidP="0019574B">
      <w:pPr>
        <w:pStyle w:val="ConsPlusTitle"/>
        <w:jc w:val="center"/>
        <w:rPr>
          <w:b w:val="0"/>
          <w:bCs w:val="0"/>
          <w:sz w:val="28"/>
          <w:szCs w:val="28"/>
        </w:rPr>
      </w:pPr>
      <w:r w:rsidRPr="00343A87">
        <w:rPr>
          <w:b w:val="0"/>
          <w:bCs w:val="0"/>
          <w:sz w:val="28"/>
          <w:szCs w:val="28"/>
        </w:rPr>
        <w:t xml:space="preserve"> проведение агрохимического и эколого-токсикологического</w:t>
      </w:r>
    </w:p>
    <w:p w:rsidR="007B36AA" w:rsidRDefault="007B36AA" w:rsidP="0019574B">
      <w:pPr>
        <w:pStyle w:val="ConsPlusTitle"/>
        <w:jc w:val="center"/>
        <w:rPr>
          <w:b w:val="0"/>
          <w:bCs w:val="0"/>
          <w:sz w:val="28"/>
          <w:szCs w:val="28"/>
        </w:rPr>
      </w:pPr>
      <w:r w:rsidRPr="00343A87">
        <w:rPr>
          <w:b w:val="0"/>
          <w:bCs w:val="0"/>
          <w:sz w:val="28"/>
          <w:szCs w:val="28"/>
        </w:rPr>
        <w:t xml:space="preserve"> обследования земель сельскохозяйственного назначения</w:t>
      </w:r>
    </w:p>
    <w:p w:rsidR="007B36AA" w:rsidRPr="0084263D" w:rsidRDefault="007B36AA" w:rsidP="0019574B">
      <w:pPr>
        <w:pStyle w:val="ConsPlusTitle"/>
        <w:jc w:val="center"/>
        <w:rPr>
          <w:b w:val="0"/>
          <w:sz w:val="28"/>
          <w:szCs w:val="28"/>
        </w:rPr>
      </w:pPr>
      <w:r w:rsidRPr="0084263D">
        <w:rPr>
          <w:b w:val="0"/>
          <w:sz w:val="28"/>
          <w:szCs w:val="28"/>
        </w:rPr>
        <w:t>за</w:t>
      </w:r>
      <w:r>
        <w:rPr>
          <w:b w:val="0"/>
          <w:sz w:val="28"/>
          <w:szCs w:val="28"/>
        </w:rPr>
        <w:t>________________20___ года</w:t>
      </w:r>
    </w:p>
    <w:p w:rsidR="007B36AA" w:rsidRPr="00407088" w:rsidRDefault="007B36AA" w:rsidP="001957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36AA" w:rsidRPr="002E34AD" w:rsidRDefault="007B36AA" w:rsidP="001957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2E34AD">
        <w:rPr>
          <w:sz w:val="28"/>
          <w:szCs w:val="28"/>
        </w:rPr>
        <w:t>аявител</w:t>
      </w:r>
      <w:r>
        <w:rPr>
          <w:sz w:val="28"/>
          <w:szCs w:val="28"/>
        </w:rPr>
        <w:t>ь</w:t>
      </w:r>
      <w:r w:rsidRPr="002E34AD">
        <w:rPr>
          <w:sz w:val="28"/>
          <w:szCs w:val="28"/>
        </w:rPr>
        <w:t xml:space="preserve"> _______________________________________________</w:t>
      </w:r>
    </w:p>
    <w:p w:rsidR="007B36AA" w:rsidRPr="002E34AD" w:rsidRDefault="007B36AA" w:rsidP="001957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E34AD">
        <w:rPr>
          <w:sz w:val="28"/>
          <w:szCs w:val="28"/>
        </w:rPr>
        <w:t>____________________________________________________________________</w:t>
      </w:r>
    </w:p>
    <w:p w:rsidR="007B36AA" w:rsidRPr="004424FB" w:rsidRDefault="007B36AA" w:rsidP="00D36F0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424FB">
        <w:rPr>
          <w:sz w:val="20"/>
          <w:szCs w:val="20"/>
        </w:rPr>
        <w:t>(наименование, район)</w:t>
      </w:r>
    </w:p>
    <w:p w:rsidR="007B36AA" w:rsidRDefault="007B36AA" w:rsidP="00D36F0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ИНН/КПП</w:t>
      </w:r>
      <w:r w:rsidRPr="00407088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</w:t>
      </w:r>
    </w:p>
    <w:p w:rsidR="007B36AA" w:rsidRDefault="007B36AA" w:rsidP="00E4507C">
      <w:pPr>
        <w:pStyle w:val="ConsPlusNonformat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E4507C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ОКАТО</w:t>
        </w:r>
      </w:hyperlink>
      <w:r w:rsidRPr="00E4507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до муниципального образования) _______________________________</w:t>
      </w:r>
    </w:p>
    <w:p w:rsidR="007B36AA" w:rsidRDefault="007B36AA" w:rsidP="00E45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ОКПО ______________________________________________________________</w:t>
      </w:r>
    </w:p>
    <w:p w:rsidR="007B36AA" w:rsidRDefault="007B36AA" w:rsidP="001957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088">
        <w:rPr>
          <w:sz w:val="28"/>
          <w:szCs w:val="28"/>
        </w:rPr>
        <w:t>Наименование банка ________________</w:t>
      </w:r>
      <w:r>
        <w:rPr>
          <w:sz w:val="28"/>
          <w:szCs w:val="28"/>
        </w:rPr>
        <w:t>__________________________________</w:t>
      </w:r>
    </w:p>
    <w:p w:rsidR="007B36AA" w:rsidRPr="00407088" w:rsidRDefault="007B36AA" w:rsidP="001957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088">
        <w:rPr>
          <w:sz w:val="28"/>
          <w:szCs w:val="28"/>
        </w:rPr>
        <w:t>Расчетный счет _______________________________________________</w:t>
      </w:r>
      <w:r>
        <w:rPr>
          <w:sz w:val="28"/>
          <w:szCs w:val="28"/>
        </w:rPr>
        <w:t>________</w:t>
      </w:r>
    </w:p>
    <w:p w:rsidR="007B36AA" w:rsidRPr="00407088" w:rsidRDefault="007B36AA" w:rsidP="001957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088">
        <w:rPr>
          <w:sz w:val="28"/>
          <w:szCs w:val="28"/>
        </w:rPr>
        <w:t>Корреспондирующий счет банка _____</w:t>
      </w:r>
      <w:r>
        <w:rPr>
          <w:sz w:val="28"/>
          <w:szCs w:val="28"/>
        </w:rPr>
        <w:t>___________________________________</w:t>
      </w:r>
    </w:p>
    <w:p w:rsidR="007B36AA" w:rsidRPr="00407088" w:rsidRDefault="007B36AA" w:rsidP="001957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088">
        <w:rPr>
          <w:sz w:val="28"/>
          <w:szCs w:val="28"/>
        </w:rPr>
        <w:t>ИНН банка _____________________________________________________</w:t>
      </w:r>
      <w:r>
        <w:rPr>
          <w:sz w:val="28"/>
          <w:szCs w:val="28"/>
        </w:rPr>
        <w:t>_____</w:t>
      </w:r>
    </w:p>
    <w:p w:rsidR="007B36AA" w:rsidRDefault="007B36AA" w:rsidP="001957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088">
        <w:rPr>
          <w:sz w:val="28"/>
          <w:szCs w:val="28"/>
        </w:rPr>
        <w:t>БИК банка _________________________________________________</w:t>
      </w:r>
      <w:r>
        <w:rPr>
          <w:sz w:val="28"/>
          <w:szCs w:val="28"/>
        </w:rPr>
        <w:t>__________</w:t>
      </w:r>
    </w:p>
    <w:p w:rsidR="007B36AA" w:rsidRPr="00E4507C" w:rsidRDefault="007B36AA" w:rsidP="0019574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8"/>
        <w:gridCol w:w="3381"/>
        <w:gridCol w:w="1984"/>
        <w:gridCol w:w="1764"/>
        <w:gridCol w:w="1975"/>
      </w:tblGrid>
      <w:tr w:rsidR="007B36AA" w:rsidRPr="00E736DD" w:rsidTr="00B3050F">
        <w:trPr>
          <w:trHeight w:val="1681"/>
        </w:trPr>
        <w:tc>
          <w:tcPr>
            <w:tcW w:w="588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№</w:t>
            </w:r>
          </w:p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п/п</w:t>
            </w:r>
          </w:p>
        </w:tc>
        <w:tc>
          <w:tcPr>
            <w:tcW w:w="3381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Наименование субсидии</w:t>
            </w:r>
          </w:p>
        </w:tc>
        <w:tc>
          <w:tcPr>
            <w:tcW w:w="1984" w:type="dxa"/>
            <w:vAlign w:val="center"/>
          </w:tcPr>
          <w:p w:rsidR="007B36AA" w:rsidRPr="00635317" w:rsidRDefault="007B36AA" w:rsidP="003C4BD6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Площадь обсл</w:t>
            </w:r>
            <w:r w:rsidRPr="00635317">
              <w:rPr>
                <w:sz w:val="22"/>
                <w:szCs w:val="22"/>
              </w:rPr>
              <w:t>е</w:t>
            </w:r>
            <w:r w:rsidRPr="00635317">
              <w:rPr>
                <w:sz w:val="22"/>
                <w:szCs w:val="22"/>
              </w:rPr>
              <w:t>дуемых земель сельскохозяйс</w:t>
            </w:r>
            <w:r w:rsidRPr="00635317">
              <w:rPr>
                <w:sz w:val="22"/>
                <w:szCs w:val="22"/>
              </w:rPr>
              <w:t>т</w:t>
            </w:r>
            <w:r w:rsidRPr="00635317">
              <w:rPr>
                <w:sz w:val="22"/>
                <w:szCs w:val="22"/>
              </w:rPr>
              <w:t>венного назнач</w:t>
            </w:r>
            <w:r w:rsidRPr="00635317">
              <w:rPr>
                <w:sz w:val="22"/>
                <w:szCs w:val="22"/>
              </w:rPr>
              <w:t>е</w:t>
            </w:r>
            <w:r w:rsidRPr="00635317">
              <w:rPr>
                <w:sz w:val="22"/>
                <w:szCs w:val="22"/>
              </w:rPr>
              <w:t>ния, га</w:t>
            </w:r>
          </w:p>
        </w:tc>
        <w:tc>
          <w:tcPr>
            <w:tcW w:w="1764" w:type="dxa"/>
            <w:vAlign w:val="center"/>
          </w:tcPr>
          <w:p w:rsidR="007B36AA" w:rsidRPr="00635317" w:rsidRDefault="007B36AA" w:rsidP="004424FB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Ставка субс</w:t>
            </w:r>
            <w:r w:rsidRPr="00635317">
              <w:rPr>
                <w:sz w:val="22"/>
                <w:szCs w:val="22"/>
              </w:rPr>
              <w:t>и</w:t>
            </w:r>
            <w:r w:rsidRPr="00635317">
              <w:rPr>
                <w:sz w:val="22"/>
                <w:szCs w:val="22"/>
              </w:rPr>
              <w:t>дии,</w:t>
            </w:r>
          </w:p>
          <w:p w:rsidR="007B36AA" w:rsidRPr="00635317" w:rsidRDefault="007B36AA" w:rsidP="004424FB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635317">
                <w:rPr>
                  <w:sz w:val="22"/>
                  <w:szCs w:val="22"/>
                </w:rPr>
                <w:t>1 га</w:t>
              </w:r>
            </w:smartTag>
            <w:r w:rsidRPr="00635317">
              <w:rPr>
                <w:sz w:val="22"/>
                <w:szCs w:val="22"/>
              </w:rPr>
              <w:t>, рублей.</w:t>
            </w:r>
          </w:p>
        </w:tc>
        <w:tc>
          <w:tcPr>
            <w:tcW w:w="1975" w:type="dxa"/>
            <w:vAlign w:val="center"/>
          </w:tcPr>
          <w:p w:rsidR="007B36AA" w:rsidRPr="00635317" w:rsidRDefault="007B36AA" w:rsidP="004424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Сумма субсидии к перечислению,</w:t>
            </w:r>
          </w:p>
          <w:p w:rsidR="007B36AA" w:rsidRPr="00635317" w:rsidRDefault="007B36AA" w:rsidP="004424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рублей</w:t>
            </w:r>
          </w:p>
          <w:p w:rsidR="007B36AA" w:rsidRPr="00635317" w:rsidRDefault="007B36AA" w:rsidP="004424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(гр.3 х гр.4)</w:t>
            </w:r>
          </w:p>
        </w:tc>
      </w:tr>
      <w:tr w:rsidR="007B36AA" w:rsidRPr="00E736DD" w:rsidTr="00B3050F">
        <w:trPr>
          <w:trHeight w:val="339"/>
        </w:trPr>
        <w:tc>
          <w:tcPr>
            <w:tcW w:w="588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1</w:t>
            </w:r>
          </w:p>
        </w:tc>
        <w:tc>
          <w:tcPr>
            <w:tcW w:w="3381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3</w:t>
            </w:r>
          </w:p>
        </w:tc>
        <w:tc>
          <w:tcPr>
            <w:tcW w:w="1764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3531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975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5</w:t>
            </w:r>
          </w:p>
        </w:tc>
      </w:tr>
      <w:tr w:rsidR="007B36AA" w:rsidRPr="00E736DD" w:rsidTr="00B3050F">
        <w:trPr>
          <w:trHeight w:val="408"/>
        </w:trPr>
        <w:tc>
          <w:tcPr>
            <w:tcW w:w="588" w:type="dxa"/>
          </w:tcPr>
          <w:p w:rsidR="007B36AA" w:rsidRPr="00635317" w:rsidRDefault="007B36AA" w:rsidP="00343A87">
            <w:pPr>
              <w:autoSpaceDE w:val="0"/>
              <w:autoSpaceDN w:val="0"/>
              <w:adjustRightInd w:val="0"/>
              <w:jc w:val="right"/>
            </w:pPr>
            <w:r w:rsidRPr="00635317">
              <w:rPr>
                <w:sz w:val="22"/>
                <w:szCs w:val="22"/>
              </w:rPr>
              <w:t>1.</w:t>
            </w:r>
          </w:p>
        </w:tc>
        <w:tc>
          <w:tcPr>
            <w:tcW w:w="3381" w:type="dxa"/>
            <w:vAlign w:val="center"/>
          </w:tcPr>
          <w:p w:rsidR="007B36AA" w:rsidRPr="00635317" w:rsidRDefault="007B36AA" w:rsidP="002E34AD">
            <w:pPr>
              <w:autoSpaceDE w:val="0"/>
              <w:autoSpaceDN w:val="0"/>
              <w:adjustRightInd w:val="0"/>
            </w:pPr>
            <w:r w:rsidRPr="00635317">
              <w:rPr>
                <w:sz w:val="22"/>
                <w:szCs w:val="22"/>
              </w:rPr>
              <w:t>На возмещение части затрат н</w:t>
            </w:r>
            <w:r>
              <w:rPr>
                <w:sz w:val="22"/>
                <w:szCs w:val="22"/>
              </w:rPr>
              <w:t xml:space="preserve">а </w:t>
            </w:r>
            <w:r w:rsidRPr="00635317">
              <w:rPr>
                <w:sz w:val="22"/>
                <w:szCs w:val="22"/>
              </w:rPr>
              <w:t>проведение аг</w:t>
            </w:r>
            <w:r>
              <w:rPr>
                <w:sz w:val="22"/>
                <w:szCs w:val="22"/>
              </w:rPr>
              <w:t>рохимического и эколого-токсико</w:t>
            </w:r>
            <w:r w:rsidRPr="00635317">
              <w:rPr>
                <w:sz w:val="22"/>
                <w:szCs w:val="22"/>
              </w:rPr>
              <w:t>логического о</w:t>
            </w:r>
            <w:r w:rsidRPr="00635317">
              <w:rPr>
                <w:sz w:val="22"/>
                <w:szCs w:val="22"/>
              </w:rPr>
              <w:t>б</w:t>
            </w:r>
            <w:r w:rsidRPr="00635317">
              <w:rPr>
                <w:sz w:val="22"/>
                <w:szCs w:val="22"/>
              </w:rPr>
              <w:t>следования</w:t>
            </w:r>
          </w:p>
          <w:p w:rsidR="007B36AA" w:rsidRPr="00635317" w:rsidRDefault="007B36AA" w:rsidP="004424FB">
            <w:pPr>
              <w:autoSpaceDE w:val="0"/>
              <w:autoSpaceDN w:val="0"/>
              <w:adjustRightInd w:val="0"/>
            </w:pPr>
            <w:r w:rsidRPr="00635317">
              <w:rPr>
                <w:sz w:val="22"/>
                <w:szCs w:val="22"/>
              </w:rPr>
              <w:t>земель сельскохозяйственного назначения, выполненного в 2013 году</w:t>
            </w:r>
          </w:p>
        </w:tc>
        <w:tc>
          <w:tcPr>
            <w:tcW w:w="1984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4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  <w:r w:rsidRPr="00635317">
              <w:rPr>
                <w:sz w:val="22"/>
                <w:szCs w:val="22"/>
              </w:rPr>
              <w:t>30,0</w:t>
            </w:r>
          </w:p>
        </w:tc>
        <w:tc>
          <w:tcPr>
            <w:tcW w:w="1975" w:type="dxa"/>
            <w:vAlign w:val="center"/>
          </w:tcPr>
          <w:p w:rsidR="007B36AA" w:rsidRPr="00635317" w:rsidRDefault="007B36AA" w:rsidP="00E736DD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B36AA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7088">
        <w:rPr>
          <w:rFonts w:ascii="Times New Roman" w:hAnsi="Times New Roman" w:cs="Times New Roman"/>
          <w:sz w:val="28"/>
          <w:szCs w:val="28"/>
        </w:rPr>
        <w:t>Руководитель   _____________________   _______________________________</w:t>
      </w:r>
    </w:p>
    <w:p w:rsidR="007B36AA" w:rsidRPr="00AC2C35" w:rsidRDefault="007B36AA" w:rsidP="0019574B">
      <w:pPr>
        <w:pStyle w:val="ConsPlusNonformat"/>
        <w:rPr>
          <w:rFonts w:ascii="Times New Roman" w:hAnsi="Times New Roman" w:cs="Times New Roman"/>
        </w:rPr>
      </w:pPr>
      <w:r w:rsidRPr="00AB7181">
        <w:rPr>
          <w:rFonts w:ascii="Times New Roman" w:hAnsi="Times New Roman" w:cs="Times New Roman"/>
          <w:sz w:val="22"/>
          <w:szCs w:val="22"/>
        </w:rPr>
        <w:t>М.П</w:t>
      </w:r>
      <w:r w:rsidRPr="00407088">
        <w:rPr>
          <w:rFonts w:ascii="Times New Roman" w:hAnsi="Times New Roman" w:cs="Times New Roman"/>
          <w:sz w:val="28"/>
          <w:szCs w:val="28"/>
        </w:rPr>
        <w:t>.</w:t>
      </w:r>
      <w:r w:rsidRPr="00AC2C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AC2C35">
        <w:rPr>
          <w:rFonts w:ascii="Times New Roman" w:hAnsi="Times New Roman" w:cs="Times New Roman"/>
        </w:rPr>
        <w:t xml:space="preserve">(подпись)         </w:t>
      </w:r>
      <w:r>
        <w:rPr>
          <w:rFonts w:ascii="Times New Roman" w:hAnsi="Times New Roman" w:cs="Times New Roman"/>
        </w:rPr>
        <w:t xml:space="preserve">                             </w:t>
      </w:r>
      <w:r w:rsidRPr="00AC2C35">
        <w:rPr>
          <w:rFonts w:ascii="Times New Roman" w:hAnsi="Times New Roman" w:cs="Times New Roman"/>
        </w:rPr>
        <w:t xml:space="preserve">        (расшифровка подписи)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7088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ный бухгалтер _________________    </w:t>
      </w:r>
      <w:r w:rsidRPr="0040708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0708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B36AA" w:rsidRPr="00AC2C35" w:rsidRDefault="007B36AA" w:rsidP="0019574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AC2C35">
        <w:rPr>
          <w:rFonts w:ascii="Times New Roman" w:hAnsi="Times New Roman" w:cs="Times New Roman"/>
        </w:rPr>
        <w:t xml:space="preserve">(подпись)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AC2C35">
        <w:rPr>
          <w:rFonts w:ascii="Times New Roman" w:hAnsi="Times New Roman" w:cs="Times New Roman"/>
        </w:rPr>
        <w:t xml:space="preserve"> (расшифровка подписи)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7088">
        <w:rPr>
          <w:rFonts w:ascii="Times New Roman" w:hAnsi="Times New Roman" w:cs="Times New Roman"/>
          <w:sz w:val="28"/>
          <w:szCs w:val="28"/>
        </w:rPr>
        <w:t>"__"_________________ 20__ год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7088">
        <w:rPr>
          <w:rFonts w:ascii="Times New Roman" w:hAnsi="Times New Roman" w:cs="Times New Roman"/>
          <w:sz w:val="28"/>
          <w:szCs w:val="28"/>
        </w:rPr>
        <w:t>Отметка  министерства сельского хозяйства и перерабатывающей промышле</w:t>
      </w:r>
      <w:r w:rsidRPr="00407088">
        <w:rPr>
          <w:rFonts w:ascii="Times New Roman" w:hAnsi="Times New Roman" w:cs="Times New Roman"/>
          <w:sz w:val="28"/>
          <w:szCs w:val="28"/>
        </w:rPr>
        <w:t>н</w:t>
      </w:r>
      <w:r w:rsidRPr="00407088">
        <w:rPr>
          <w:rFonts w:ascii="Times New Roman" w:hAnsi="Times New Roman" w:cs="Times New Roman"/>
          <w:sz w:val="28"/>
          <w:szCs w:val="28"/>
        </w:rPr>
        <w:t>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088">
        <w:rPr>
          <w:rFonts w:ascii="Times New Roman" w:hAnsi="Times New Roman" w:cs="Times New Roman"/>
          <w:sz w:val="28"/>
          <w:szCs w:val="28"/>
        </w:rPr>
        <w:t>Краснодарского края (нужное отметить знаком - х):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176B9">
        <w:rPr>
          <w:rFonts w:ascii="Times New Roman" w:hAnsi="Times New Roman" w:cs="Times New Roman"/>
          <w:sz w:val="56"/>
          <w:szCs w:val="56"/>
        </w:rPr>
        <w:t>□</w:t>
      </w:r>
      <w:r w:rsidRPr="00407088">
        <w:rPr>
          <w:rFonts w:ascii="Times New Roman" w:hAnsi="Times New Roman" w:cs="Times New Roman"/>
          <w:sz w:val="28"/>
          <w:szCs w:val="28"/>
        </w:rPr>
        <w:t>предоставить субсидию в сумме ____________________________ рублей;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176B9">
        <w:rPr>
          <w:rFonts w:ascii="Times New Roman" w:hAnsi="Times New Roman" w:cs="Times New Roman"/>
          <w:sz w:val="56"/>
          <w:szCs w:val="56"/>
        </w:rPr>
        <w:t>□</w:t>
      </w:r>
      <w:r w:rsidRPr="00407088">
        <w:rPr>
          <w:rFonts w:ascii="Times New Roman" w:hAnsi="Times New Roman" w:cs="Times New Roman"/>
          <w:sz w:val="28"/>
          <w:szCs w:val="28"/>
        </w:rPr>
        <w:t>отказать в предоставлении субсидии.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B36AA" w:rsidRDefault="007B36AA" w:rsidP="0019574B">
      <w:pPr>
        <w:pStyle w:val="ConsPlusNonformat"/>
        <w:rPr>
          <w:rFonts w:ascii="Times New Roman" w:hAnsi="Times New Roman" w:cs="Times New Roman"/>
        </w:rPr>
      </w:pPr>
      <w:r w:rsidRPr="00407088">
        <w:rPr>
          <w:rFonts w:ascii="Times New Roman" w:hAnsi="Times New Roman" w:cs="Times New Roman"/>
          <w:sz w:val="28"/>
          <w:szCs w:val="28"/>
        </w:rPr>
        <w:t>Упол</w:t>
      </w:r>
      <w:r>
        <w:rPr>
          <w:rFonts w:ascii="Times New Roman" w:hAnsi="Times New Roman" w:cs="Times New Roman"/>
          <w:sz w:val="28"/>
          <w:szCs w:val="28"/>
        </w:rPr>
        <w:t>номоченное лицо _______________</w:t>
      </w:r>
      <w:r w:rsidRPr="0040708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0708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</w:rPr>
        <w:t>________________________</w:t>
      </w:r>
    </w:p>
    <w:p w:rsidR="007B36AA" w:rsidRPr="000201FB" w:rsidRDefault="007B36AA" w:rsidP="0019574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0201FB">
        <w:rPr>
          <w:rFonts w:ascii="Times New Roman" w:hAnsi="Times New Roman" w:cs="Times New Roman"/>
        </w:rPr>
        <w:t>(должность)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0201FB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 xml:space="preserve">            </w:t>
      </w:r>
      <w:r w:rsidRPr="000201FB">
        <w:rPr>
          <w:rFonts w:ascii="Times New Roman" w:hAnsi="Times New Roman" w:cs="Times New Roman"/>
        </w:rPr>
        <w:t>(расшифровка подписи)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708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7088">
        <w:rPr>
          <w:rFonts w:ascii="Times New Roman" w:hAnsi="Times New Roman" w:cs="Times New Roman"/>
          <w:sz w:val="28"/>
          <w:szCs w:val="28"/>
        </w:rPr>
        <w:t>_________________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0708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07088">
        <w:rPr>
          <w:rFonts w:ascii="Times New Roman" w:hAnsi="Times New Roman" w:cs="Times New Roman"/>
          <w:sz w:val="28"/>
          <w:szCs w:val="28"/>
        </w:rPr>
        <w:t>Расчет проверил     ________________   ________________   _________________</w:t>
      </w:r>
    </w:p>
    <w:p w:rsidR="007B36AA" w:rsidRPr="000201FB" w:rsidRDefault="007B36AA" w:rsidP="0019574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0201FB">
        <w:rPr>
          <w:rFonts w:ascii="Times New Roman" w:hAnsi="Times New Roman" w:cs="Times New Roman"/>
        </w:rPr>
        <w:t xml:space="preserve">(должность)             </w:t>
      </w:r>
      <w:r>
        <w:rPr>
          <w:rFonts w:ascii="Times New Roman" w:hAnsi="Times New Roman" w:cs="Times New Roman"/>
        </w:rPr>
        <w:t xml:space="preserve">            </w:t>
      </w:r>
      <w:r w:rsidRPr="000201FB">
        <w:rPr>
          <w:rFonts w:ascii="Times New Roman" w:hAnsi="Times New Roman" w:cs="Times New Roman"/>
        </w:rPr>
        <w:t xml:space="preserve">    (подпись)        </w:t>
      </w:r>
      <w:r>
        <w:rPr>
          <w:rFonts w:ascii="Times New Roman" w:hAnsi="Times New Roman" w:cs="Times New Roman"/>
        </w:rPr>
        <w:t xml:space="preserve">           </w:t>
      </w:r>
      <w:r w:rsidRPr="000201FB">
        <w:rPr>
          <w:rFonts w:ascii="Times New Roman" w:hAnsi="Times New Roman" w:cs="Times New Roman"/>
        </w:rPr>
        <w:t xml:space="preserve">   (расшифровка подписи)</w:t>
      </w:r>
    </w:p>
    <w:p w:rsidR="007B36AA" w:rsidRPr="00407088" w:rsidRDefault="007B36AA" w:rsidP="0019574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708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7088">
        <w:rPr>
          <w:rFonts w:ascii="Times New Roman" w:hAnsi="Times New Roman" w:cs="Times New Roman"/>
          <w:sz w:val="28"/>
          <w:szCs w:val="28"/>
        </w:rPr>
        <w:t>_________________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0708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B36AA" w:rsidRDefault="007B36AA" w:rsidP="0019574B"/>
    <w:p w:rsidR="007B36AA" w:rsidRDefault="007B36AA" w:rsidP="0019574B"/>
    <w:p w:rsidR="007B36AA" w:rsidRDefault="007B36AA" w:rsidP="00E736DD">
      <w:pPr>
        <w:jc w:val="center"/>
      </w:pPr>
      <w:r>
        <w:t>________________</w:t>
      </w:r>
    </w:p>
    <w:p w:rsidR="007B36AA" w:rsidRDefault="007B36AA" w:rsidP="00E736DD">
      <w:pPr>
        <w:jc w:val="center"/>
      </w:pPr>
    </w:p>
    <w:p w:rsidR="007B36AA" w:rsidRDefault="007B36AA" w:rsidP="00E736DD">
      <w:pPr>
        <w:jc w:val="center"/>
      </w:pPr>
    </w:p>
    <w:p w:rsidR="007B36AA" w:rsidRDefault="007B36AA" w:rsidP="00E736DD">
      <w:pPr>
        <w:jc w:val="center"/>
      </w:pPr>
    </w:p>
    <w:p w:rsidR="007B36AA" w:rsidRDefault="007B36AA" w:rsidP="0019574B"/>
    <w:p w:rsidR="007B36AA" w:rsidRDefault="007B36AA" w:rsidP="0019574B">
      <w:pPr>
        <w:pStyle w:val="ConsPlusNormal"/>
        <w:ind w:left="4860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B36AA" w:rsidRDefault="007B36AA" w:rsidP="0019574B">
      <w:pPr>
        <w:pStyle w:val="ConsPlusNormal"/>
        <w:ind w:left="4860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7B36AA" w:rsidSect="00B305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6AA" w:rsidRDefault="007B36AA" w:rsidP="003E197A">
      <w:r>
        <w:separator/>
      </w:r>
    </w:p>
  </w:endnote>
  <w:endnote w:type="continuationSeparator" w:id="1">
    <w:p w:rsidR="007B36AA" w:rsidRDefault="007B36AA" w:rsidP="003E1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AA" w:rsidRDefault="007B36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AA" w:rsidRDefault="007B36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AA" w:rsidRDefault="007B36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6AA" w:rsidRDefault="007B36AA" w:rsidP="003E197A">
      <w:r>
        <w:separator/>
      </w:r>
    </w:p>
  </w:footnote>
  <w:footnote w:type="continuationSeparator" w:id="1">
    <w:p w:rsidR="007B36AA" w:rsidRDefault="007B36AA" w:rsidP="003E1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AA" w:rsidRDefault="007B36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AA" w:rsidRPr="003E197A" w:rsidRDefault="007B36AA">
    <w:pPr>
      <w:pStyle w:val="Header"/>
      <w:jc w:val="center"/>
      <w:rPr>
        <w:sz w:val="28"/>
        <w:szCs w:val="28"/>
      </w:rPr>
    </w:pPr>
    <w:r w:rsidRPr="003E197A">
      <w:rPr>
        <w:sz w:val="28"/>
        <w:szCs w:val="28"/>
      </w:rPr>
      <w:fldChar w:fldCharType="begin"/>
    </w:r>
    <w:r w:rsidRPr="003E197A">
      <w:rPr>
        <w:sz w:val="28"/>
        <w:szCs w:val="28"/>
      </w:rPr>
      <w:instrText>PAGE   \* MERGEFORMAT</w:instrText>
    </w:r>
    <w:r w:rsidRPr="003E197A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3E197A">
      <w:rPr>
        <w:sz w:val="28"/>
        <w:szCs w:val="28"/>
      </w:rPr>
      <w:fldChar w:fldCharType="end"/>
    </w:r>
  </w:p>
  <w:p w:rsidR="007B36AA" w:rsidRDefault="007B36A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AA" w:rsidRDefault="007B36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74B"/>
    <w:rsid w:val="000201FB"/>
    <w:rsid w:val="00093BFB"/>
    <w:rsid w:val="00097060"/>
    <w:rsid w:val="000A2F7D"/>
    <w:rsid w:val="000C7ADF"/>
    <w:rsid w:val="00154E05"/>
    <w:rsid w:val="00162AC3"/>
    <w:rsid w:val="001921DD"/>
    <w:rsid w:val="0019574B"/>
    <w:rsid w:val="001A5A0C"/>
    <w:rsid w:val="002833B2"/>
    <w:rsid w:val="002A17B0"/>
    <w:rsid w:val="002E34AD"/>
    <w:rsid w:val="002F301F"/>
    <w:rsid w:val="0032103C"/>
    <w:rsid w:val="00343A87"/>
    <w:rsid w:val="00352B35"/>
    <w:rsid w:val="00354CA8"/>
    <w:rsid w:val="00362B20"/>
    <w:rsid w:val="003C2F12"/>
    <w:rsid w:val="003C4BD6"/>
    <w:rsid w:val="003E197A"/>
    <w:rsid w:val="00407088"/>
    <w:rsid w:val="004120A7"/>
    <w:rsid w:val="004251BB"/>
    <w:rsid w:val="004424FB"/>
    <w:rsid w:val="00460B87"/>
    <w:rsid w:val="00473883"/>
    <w:rsid w:val="004825A6"/>
    <w:rsid w:val="00520D13"/>
    <w:rsid w:val="00555D17"/>
    <w:rsid w:val="005B6D57"/>
    <w:rsid w:val="0063044C"/>
    <w:rsid w:val="00635317"/>
    <w:rsid w:val="0067407C"/>
    <w:rsid w:val="006844A3"/>
    <w:rsid w:val="006D1FF2"/>
    <w:rsid w:val="00707D7C"/>
    <w:rsid w:val="00714BFC"/>
    <w:rsid w:val="00721C69"/>
    <w:rsid w:val="007B36AA"/>
    <w:rsid w:val="0080233E"/>
    <w:rsid w:val="0084263D"/>
    <w:rsid w:val="00892F74"/>
    <w:rsid w:val="008B5AE6"/>
    <w:rsid w:val="008C2064"/>
    <w:rsid w:val="00937CD2"/>
    <w:rsid w:val="00997CCF"/>
    <w:rsid w:val="009A1712"/>
    <w:rsid w:val="00A40DE5"/>
    <w:rsid w:val="00AB7181"/>
    <w:rsid w:val="00AC2C35"/>
    <w:rsid w:val="00AD35B6"/>
    <w:rsid w:val="00B041D4"/>
    <w:rsid w:val="00B07338"/>
    <w:rsid w:val="00B3050F"/>
    <w:rsid w:val="00B6730A"/>
    <w:rsid w:val="00B81179"/>
    <w:rsid w:val="00B94EE6"/>
    <w:rsid w:val="00C176B9"/>
    <w:rsid w:val="00C65A51"/>
    <w:rsid w:val="00CA0F88"/>
    <w:rsid w:val="00D0626E"/>
    <w:rsid w:val="00D36F01"/>
    <w:rsid w:val="00D702B3"/>
    <w:rsid w:val="00D839A4"/>
    <w:rsid w:val="00DE4825"/>
    <w:rsid w:val="00E40DDA"/>
    <w:rsid w:val="00E4507C"/>
    <w:rsid w:val="00E736DD"/>
    <w:rsid w:val="00EA484B"/>
    <w:rsid w:val="00EC7E9D"/>
    <w:rsid w:val="00F04D08"/>
    <w:rsid w:val="00F45CCB"/>
    <w:rsid w:val="00F62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4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9574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1957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9574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19574B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19574B"/>
    <w:rPr>
      <w:rFonts w:ascii="Arial" w:hAnsi="Arial"/>
      <w:sz w:val="22"/>
      <w:lang w:eastAsia="ru-RU"/>
    </w:rPr>
  </w:style>
  <w:style w:type="paragraph" w:styleId="Header">
    <w:name w:val="header"/>
    <w:basedOn w:val="Normal"/>
    <w:link w:val="HeaderChar"/>
    <w:uiPriority w:val="99"/>
    <w:rsid w:val="003E19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197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E197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197A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E4507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36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6F0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1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5BF710D703B322B76B62786B62ED06ABD4166A0ADA2BA8C7F3039EE6xEKFI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</TotalTime>
  <Pages>2</Pages>
  <Words>406</Words>
  <Characters>2315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консультант</dc:creator>
  <cp:keywords/>
  <dc:description/>
  <cp:lastModifiedBy>SigidovIU</cp:lastModifiedBy>
  <cp:revision>24</cp:revision>
  <cp:lastPrinted>2013-04-12T12:41:00Z</cp:lastPrinted>
  <dcterms:created xsi:type="dcterms:W3CDTF">2013-03-27T11:18:00Z</dcterms:created>
  <dcterms:modified xsi:type="dcterms:W3CDTF">2013-05-31T10:50:00Z</dcterms:modified>
</cp:coreProperties>
</file>